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6AE0A2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638A5330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 w14:paraId="1B2B47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 w14:paraId="522596B9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 w14:paraId="12EEBDE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 w14:paraId="095879A2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 w14:paraId="2F1540DA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 w14:paraId="56052E9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0104A8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 w14:paraId="6D244208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10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2024.6.16</w:t>
            </w:r>
          </w:p>
        </w:tc>
        <w:tc>
          <w:tcPr>
            <w:tcW w:w="1249" w:type="dxa"/>
            <w:vAlign w:val="center"/>
          </w:tcPr>
          <w:p w14:paraId="023D6891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第十七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 w14:paraId="797FE65C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防电小知识</w:t>
            </w:r>
          </w:p>
        </w:tc>
        <w:tc>
          <w:tcPr>
            <w:tcW w:w="1227" w:type="dxa"/>
            <w:vAlign w:val="center"/>
          </w:tcPr>
          <w:p w14:paraId="089F39AD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13DB9CA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 w14:paraId="16C52343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08A882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402CBB06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207010</wp:posOffset>
                  </wp:positionV>
                  <wp:extent cx="5266690" cy="6597015"/>
                  <wp:effectExtent l="0" t="0" r="10160" b="13335"/>
                  <wp:wrapSquare wrapText="bothSides"/>
                  <wp:docPr id="1" name="图片 1" descr="C:/Users/Administrator/Desktop/IMG_20240617_134851.jpgIMG_20240617_1348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/Users/Administrator/Desktop/IMG_20240617_134851.jpgIMG_20240617_13485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 t="3032" b="3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690" cy="6597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722010B0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 w14:paraId="72F55BBF"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徐华妹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2"/>
        <w:gridCol w:w="1267"/>
        <w:gridCol w:w="2625"/>
        <w:gridCol w:w="1200"/>
        <w:gridCol w:w="973"/>
      </w:tblGrid>
      <w:tr w14:paraId="21F30F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32" w:type="dxa"/>
            <w:vAlign w:val="center"/>
          </w:tcPr>
          <w:p w14:paraId="58341E6D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67" w:type="dxa"/>
            <w:vAlign w:val="center"/>
          </w:tcPr>
          <w:p w14:paraId="3EE3DF5C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625" w:type="dxa"/>
            <w:vAlign w:val="center"/>
          </w:tcPr>
          <w:p w14:paraId="6250D904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00" w:type="dxa"/>
            <w:vAlign w:val="center"/>
          </w:tcPr>
          <w:p w14:paraId="3B4814DD"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973" w:type="dxa"/>
            <w:vAlign w:val="center"/>
          </w:tcPr>
          <w:p w14:paraId="393E8969"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 w14:paraId="0056EC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32" w:type="dxa"/>
            <w:vAlign w:val="center"/>
          </w:tcPr>
          <w:p w14:paraId="1AB83155"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17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2024.6.23</w:t>
            </w:r>
          </w:p>
        </w:tc>
        <w:tc>
          <w:tcPr>
            <w:tcW w:w="1267" w:type="dxa"/>
            <w:vAlign w:val="center"/>
          </w:tcPr>
          <w:p w14:paraId="2D30D0F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625" w:type="dxa"/>
            <w:vAlign w:val="center"/>
          </w:tcPr>
          <w:p w14:paraId="5B398351"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bookmarkStart w:id="0" w:name="_GoBack"/>
            <w:bookmarkEnd w:id="0"/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交通安全</w:t>
            </w:r>
          </w:p>
        </w:tc>
        <w:tc>
          <w:tcPr>
            <w:tcW w:w="1200" w:type="dxa"/>
            <w:vAlign w:val="center"/>
          </w:tcPr>
          <w:p w14:paraId="6B3F9383"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 w14:paraId="0F4E728A"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973" w:type="dxa"/>
            <w:vAlign w:val="center"/>
          </w:tcPr>
          <w:p w14:paraId="7E2C6D26"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56</w:t>
            </w:r>
          </w:p>
        </w:tc>
      </w:tr>
      <w:tr w14:paraId="14883E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 w14:paraId="5DF8D60C">
            <w:pPr>
              <w:rPr>
                <w:rFonts w:ascii="宋体" w:cs="Times New Roman"/>
                <w:sz w:val="24"/>
                <w:szCs w:val="24"/>
              </w:rPr>
            </w:pPr>
            <w:r>
              <w:rPr>
                <w:rFonts w:ascii="宋体" w:cs="Times New Roman"/>
                <w:sz w:val="24"/>
                <w:szCs w:val="24"/>
              </w:rPr>
              <w:drawing>
                <wp:inline distT="0" distB="0" distL="114300" distR="114300">
                  <wp:extent cx="5460365" cy="6550660"/>
                  <wp:effectExtent l="0" t="0" r="6985" b="2540"/>
                  <wp:docPr id="3" name="图片 3" descr="C:/Users/Administrator/Desktop/IMG_20240617_090103.jpgIMG_20240617_090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C:/Users/Administrator/Desktop/IMG_20240617_090103.jpgIMG_20240617_09010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5018" b="50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365" cy="6550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10B868"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3329E8"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60288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1B35AC"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3534BA"/>
    <w:rsid w:val="07A7195A"/>
    <w:rsid w:val="07EB5D18"/>
    <w:rsid w:val="08EE3E98"/>
    <w:rsid w:val="09146BD7"/>
    <w:rsid w:val="09207F82"/>
    <w:rsid w:val="09C85DE7"/>
    <w:rsid w:val="0B236E22"/>
    <w:rsid w:val="0BF23908"/>
    <w:rsid w:val="0CA607E0"/>
    <w:rsid w:val="0CBE60B5"/>
    <w:rsid w:val="0CC13EAE"/>
    <w:rsid w:val="0D28424C"/>
    <w:rsid w:val="0FF10FED"/>
    <w:rsid w:val="132018F6"/>
    <w:rsid w:val="13296383"/>
    <w:rsid w:val="13E474A0"/>
    <w:rsid w:val="144D213D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4CB4654"/>
    <w:rsid w:val="25C64FE0"/>
    <w:rsid w:val="266E3992"/>
    <w:rsid w:val="26834317"/>
    <w:rsid w:val="27AA012D"/>
    <w:rsid w:val="27E729F3"/>
    <w:rsid w:val="28DC2DE9"/>
    <w:rsid w:val="2973617A"/>
    <w:rsid w:val="2A4827BE"/>
    <w:rsid w:val="2E3A7BDA"/>
    <w:rsid w:val="2E6669B1"/>
    <w:rsid w:val="2F1A3574"/>
    <w:rsid w:val="2FBB411A"/>
    <w:rsid w:val="2FC601BF"/>
    <w:rsid w:val="304D43F8"/>
    <w:rsid w:val="30B73988"/>
    <w:rsid w:val="319A1253"/>
    <w:rsid w:val="32F31CB9"/>
    <w:rsid w:val="331D11FD"/>
    <w:rsid w:val="333A0958"/>
    <w:rsid w:val="3342066A"/>
    <w:rsid w:val="34516F95"/>
    <w:rsid w:val="357A73F3"/>
    <w:rsid w:val="35E94F22"/>
    <w:rsid w:val="36A072AD"/>
    <w:rsid w:val="373F120C"/>
    <w:rsid w:val="39142296"/>
    <w:rsid w:val="39CA08DF"/>
    <w:rsid w:val="3A01080C"/>
    <w:rsid w:val="3A0546FF"/>
    <w:rsid w:val="3A6232FD"/>
    <w:rsid w:val="3AF364D6"/>
    <w:rsid w:val="3AFB6A54"/>
    <w:rsid w:val="3D0D19DB"/>
    <w:rsid w:val="3EC14B3A"/>
    <w:rsid w:val="3EE5177F"/>
    <w:rsid w:val="3F731C3D"/>
    <w:rsid w:val="4030503A"/>
    <w:rsid w:val="403361F7"/>
    <w:rsid w:val="40BE7F63"/>
    <w:rsid w:val="422B6FDD"/>
    <w:rsid w:val="44DC01A5"/>
    <w:rsid w:val="45074680"/>
    <w:rsid w:val="45C92C28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136BCA"/>
    <w:rsid w:val="53D8635F"/>
    <w:rsid w:val="53E23D82"/>
    <w:rsid w:val="54B41688"/>
    <w:rsid w:val="56F1693C"/>
    <w:rsid w:val="57B72841"/>
    <w:rsid w:val="57CD4CAC"/>
    <w:rsid w:val="59864081"/>
    <w:rsid w:val="5AA5593F"/>
    <w:rsid w:val="5B053E73"/>
    <w:rsid w:val="5BEA226F"/>
    <w:rsid w:val="5CCD62BD"/>
    <w:rsid w:val="5D8B2475"/>
    <w:rsid w:val="5DA5659C"/>
    <w:rsid w:val="5DB7361F"/>
    <w:rsid w:val="5DE46119"/>
    <w:rsid w:val="5EB17EAC"/>
    <w:rsid w:val="5F2B4A9E"/>
    <w:rsid w:val="5F5E4436"/>
    <w:rsid w:val="5FB343A3"/>
    <w:rsid w:val="602334B9"/>
    <w:rsid w:val="60CA77E2"/>
    <w:rsid w:val="61175F92"/>
    <w:rsid w:val="612C5EFE"/>
    <w:rsid w:val="61AD3A9C"/>
    <w:rsid w:val="62101F79"/>
    <w:rsid w:val="62CB61DA"/>
    <w:rsid w:val="63255DAB"/>
    <w:rsid w:val="634B30C7"/>
    <w:rsid w:val="63887E94"/>
    <w:rsid w:val="63C4645D"/>
    <w:rsid w:val="64FD515F"/>
    <w:rsid w:val="65CE22AC"/>
    <w:rsid w:val="67BB479E"/>
    <w:rsid w:val="67C6098F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2E34C34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2279A5"/>
    <w:rsid w:val="7A92238D"/>
    <w:rsid w:val="7AE741DD"/>
    <w:rsid w:val="7C5B51DD"/>
    <w:rsid w:val="7D1267B3"/>
    <w:rsid w:val="7DB73CAC"/>
    <w:rsid w:val="7DCD4067"/>
    <w:rsid w:val="7E1A02D4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autoRedefine/>
    <w:semiHidden/>
    <w:qFormat/>
    <w:uiPriority w:val="99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autoRedefine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autoRedefine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autoRedefine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autoRedefine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autoRedefine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autoRedefine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132</Words>
  <Characters>165</Characters>
  <Lines>0</Lines>
  <Paragraphs>0</Paragraphs>
  <TotalTime>14</TotalTime>
  <ScaleCrop>false</ScaleCrop>
  <LinksUpToDate>false</LinksUpToDate>
  <CharactersWithSpaces>197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sanli</cp:lastModifiedBy>
  <cp:lastPrinted>2023-10-23T00:49:00Z</cp:lastPrinted>
  <dcterms:modified xsi:type="dcterms:W3CDTF">2024-06-17T05:58:26Z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8F318FDF08D74776A9164670A3084693_13</vt:lpwstr>
  </property>
</Properties>
</file>